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C42CC" w14:textId="6FAA8EAB" w:rsidR="00DD2754" w:rsidRDefault="00B271C6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7EDF4D27" wp14:editId="7D30366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212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21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05125639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926F4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926F46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C6723C4" w14:textId="77777777" w:rsidR="00B271C6" w:rsidRPr="00915F55" w:rsidRDefault="00B271C6" w:rsidP="00B271C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 N° 013410-2025-R/UNMSM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05125639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926F4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926F46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C6723C4" w14:textId="77777777" w:rsidR="00B271C6" w:rsidRPr="00915F55" w:rsidRDefault="00B271C6" w:rsidP="00B271C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 N° 013410-2025-R/UNMSM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3A447789" w:rsidR="00DD2754" w:rsidRDefault="00DD2754" w:rsidP="00530FAB"/>
    <w:p w14:paraId="40BBCFDB" w14:textId="437A5AB7" w:rsidR="00DD2754" w:rsidRDefault="00DD2754" w:rsidP="00530FAB"/>
    <w:p w14:paraId="61C2E527" w14:textId="47F70462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77777777" w:rsidR="00025E3B" w:rsidRPr="006768CE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8F0B08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FF095E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</w:t>
                            </w:r>
                          </w:p>
                          <w:p w14:paraId="0EB9BBE5" w14:textId="359D48E6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ASAMBLEA</w:t>
                            </w:r>
                            <w:r w:rsidR="008D0737"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</w:p>
                          <w:p w14:paraId="270B6898" w14:textId="77777777" w:rsidR="006E1212" w:rsidRPr="006768CE" w:rsidRDefault="006E1212" w:rsidP="006E1212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noProof/>
                                <w:lang w:eastAsia="es-PE"/>
                              </w:rPr>
                            </w:pP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2B5CC5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de</w:t>
                            </w:r>
                            <w:r w:rsidRPr="006768CE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32"/>
                              </w:rPr>
                              <w:t xml:space="preserve"> </w:t>
                            </w:r>
                            <w:r w:rsidRPr="00633ED2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Lista</w:t>
                            </w:r>
                            <w:r w:rsidRPr="00633ED2">
                              <w:rPr>
                                <w:rFonts w:ascii="Eras Demi ITC" w:hAnsi="Eras Demi ITC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77777777" w:rsidR="00025E3B" w:rsidRPr="006768CE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8F0B08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FF095E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</w:t>
                      </w:r>
                    </w:p>
                    <w:p w14:paraId="0EB9BBE5" w14:textId="359D48E6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ASAMBLEA</w:t>
                      </w:r>
                      <w:r w:rsidR="008D0737"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</w:p>
                    <w:p w14:paraId="270B6898" w14:textId="77777777" w:rsidR="006E1212" w:rsidRPr="006768CE" w:rsidRDefault="006E1212" w:rsidP="006E1212">
                      <w:pPr>
                        <w:spacing w:after="0"/>
                        <w:jc w:val="center"/>
                        <w:rPr>
                          <w:b/>
                          <w:bCs/>
                          <w:noProof/>
                          <w:lang w:eastAsia="es-PE"/>
                        </w:rPr>
                      </w:pP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2B5CC5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768CE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de</w:t>
                      </w:r>
                      <w:r w:rsidRPr="006768CE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32"/>
                        </w:rPr>
                        <w:t xml:space="preserve"> </w:t>
                      </w:r>
                      <w:r w:rsidRPr="00633ED2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Lista</w:t>
                      </w:r>
                      <w:r w:rsidRPr="00633ED2">
                        <w:rPr>
                          <w:rFonts w:ascii="Eras Demi ITC" w:hAnsi="Eras Demi ITC"/>
                          <w:b/>
                          <w:bCs/>
                          <w:color w:val="0000FF"/>
                          <w:sz w:val="28"/>
                          <w:szCs w:val="28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7777777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77777777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Default="00025E3B" w:rsidP="003D44F2">
      <w:pPr>
        <w:spacing w:after="0"/>
        <w:jc w:val="center"/>
        <w:rPr>
          <w:rFonts w:ascii="Utsaah" w:hAnsi="Utsaah" w:cs="Utsaah"/>
          <w:b/>
          <w:sz w:val="36"/>
        </w:rPr>
      </w:pPr>
    </w:p>
    <w:p w14:paraId="58815B07" w14:textId="2580C441" w:rsidR="00D1632C" w:rsidRPr="006768CE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7553734" w:rsidR="008A4AC6" w:rsidRPr="006768CE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768CE">
        <w:rPr>
          <w:rFonts w:ascii="Arial" w:hAnsi="Arial" w:cs="Arial"/>
          <w:b/>
          <w:sz w:val="24"/>
          <w:szCs w:val="24"/>
        </w:rPr>
        <w:t>(Formato 0</w:t>
      </w:r>
      <w:r w:rsidR="00AD542C" w:rsidRPr="006768CE">
        <w:rPr>
          <w:rFonts w:ascii="Arial" w:hAnsi="Arial" w:cs="Arial"/>
          <w:b/>
          <w:sz w:val="24"/>
          <w:szCs w:val="24"/>
        </w:rPr>
        <w:t>2</w:t>
      </w:r>
      <w:r w:rsidRPr="006768CE">
        <w:rPr>
          <w:rFonts w:ascii="Arial" w:hAnsi="Arial" w:cs="Arial"/>
          <w:b/>
          <w:sz w:val="24"/>
          <w:szCs w:val="24"/>
        </w:rPr>
        <w:t>)</w:t>
      </w:r>
      <w:r w:rsidR="002364C0" w:rsidRPr="006768CE">
        <w:rPr>
          <w:rFonts w:ascii="Arial" w:hAnsi="Arial" w:cs="Arial"/>
          <w:b/>
          <w:sz w:val="24"/>
          <w:szCs w:val="24"/>
        </w:rPr>
        <w:br/>
      </w:r>
    </w:p>
    <w:p w14:paraId="651F1ED6" w14:textId="0E22D043" w:rsidR="00354DA9" w:rsidRPr="00633ED2" w:rsidRDefault="00354DA9" w:rsidP="00354DA9">
      <w:pPr>
        <w:jc w:val="right"/>
        <w:rPr>
          <w:rFonts w:ascii="Arial" w:hAnsi="Arial" w:cs="Arial"/>
        </w:rPr>
      </w:pPr>
      <w:r w:rsidRPr="00633ED2">
        <w:rPr>
          <w:rFonts w:ascii="Arial" w:hAnsi="Arial" w:cs="Arial"/>
        </w:rPr>
        <w:t xml:space="preserve">Ciudad Universitaria, </w:t>
      </w:r>
      <w:r w:rsidR="002854FA" w:rsidRPr="00633ED2">
        <w:rPr>
          <w:rFonts w:ascii="Arial" w:hAnsi="Arial" w:cs="Arial"/>
          <w:b/>
        </w:rPr>
        <w:t>____</w:t>
      </w:r>
      <w:r w:rsidR="00F00069" w:rsidRPr="00633ED2">
        <w:rPr>
          <w:rFonts w:ascii="Arial" w:hAnsi="Arial" w:cs="Arial"/>
        </w:rPr>
        <w:t xml:space="preserve"> </w:t>
      </w:r>
      <w:r w:rsidR="005E4FA8" w:rsidRPr="00633ED2">
        <w:rPr>
          <w:rFonts w:ascii="Arial" w:hAnsi="Arial" w:cs="Arial"/>
        </w:rPr>
        <w:t>de</w:t>
      </w:r>
      <w:r w:rsidR="00DB76B8" w:rsidRPr="00633ED2">
        <w:rPr>
          <w:rFonts w:ascii="Arial" w:hAnsi="Arial" w:cs="Arial"/>
        </w:rPr>
        <w:t xml:space="preserve"> </w:t>
      </w:r>
      <w:r w:rsidR="002854FA" w:rsidRPr="00633ED2">
        <w:rPr>
          <w:rFonts w:ascii="Arial" w:hAnsi="Arial" w:cs="Arial"/>
        </w:rPr>
        <w:t>______________</w:t>
      </w:r>
      <w:r w:rsidR="005E4FA8" w:rsidRPr="00633ED2">
        <w:rPr>
          <w:rFonts w:ascii="Arial" w:hAnsi="Arial" w:cs="Arial"/>
        </w:rPr>
        <w:t xml:space="preserve"> 20</w:t>
      </w:r>
      <w:r w:rsidR="00B271C6">
        <w:rPr>
          <w:rFonts w:ascii="Arial" w:hAnsi="Arial" w:cs="Arial"/>
        </w:rPr>
        <w:t>25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37D2473E" w:rsidR="006D6779" w:rsidRPr="002B5CC5" w:rsidRDefault="00F00069" w:rsidP="00633ED2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2B5CC5">
        <w:rPr>
          <w:rFonts w:ascii="Arial" w:hAnsi="Arial" w:cs="Arial"/>
        </w:rPr>
        <w:t>Yo</w:t>
      </w:r>
      <w:r w:rsidR="00601CCB" w:rsidRPr="002B5CC5">
        <w:rPr>
          <w:rFonts w:ascii="Arial" w:hAnsi="Arial" w:cs="Arial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3D44F2" w:rsidRPr="002B5CC5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2B5CC5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2B5CC5">
        <w:rPr>
          <w:rFonts w:ascii="Arial" w:hAnsi="Arial" w:cs="Arial"/>
        </w:rPr>
        <w:t xml:space="preserve">, </w:t>
      </w:r>
      <w:bookmarkEnd w:id="2"/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"identificada" "identificado"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identificado</w:t>
      </w:r>
      <w:r w:rsidR="00084357" w:rsidRPr="002B5CC5">
        <w:rPr>
          <w:rFonts w:ascii="Arial" w:hAnsi="Arial" w:cs="Arial"/>
        </w:rPr>
        <w:fldChar w:fldCharType="end"/>
      </w:r>
      <w:r w:rsidR="00601CCB" w:rsidRPr="002B5CC5">
        <w:rPr>
          <w:rFonts w:ascii="Arial" w:hAnsi="Arial" w:cs="Arial"/>
        </w:rPr>
        <w:t xml:space="preserve"> con </w:t>
      </w:r>
      <w:r w:rsidR="00810073" w:rsidRPr="002B5CC5">
        <w:rPr>
          <w:rFonts w:ascii="Arial" w:hAnsi="Arial" w:cs="Arial"/>
          <w:b/>
          <w:color w:val="0000FF"/>
        </w:rPr>
        <w:t>Doc. Identidad y Número</w:t>
      </w:r>
      <w:r w:rsidR="00810073" w:rsidRPr="002B5CC5">
        <w:rPr>
          <w:rFonts w:ascii="Arial" w:hAnsi="Arial" w:cs="Arial"/>
          <w:color w:val="0000FF"/>
        </w:rPr>
        <w:t xml:space="preserve"> </w:t>
      </w:r>
      <w:r w:rsidR="00601CCB" w:rsidRPr="002B5CC5">
        <w:rPr>
          <w:rFonts w:ascii="Arial" w:hAnsi="Arial" w:cs="Arial"/>
        </w:rPr>
        <w:t xml:space="preserve">con código </w:t>
      </w:r>
      <w:r w:rsidR="00E13175" w:rsidRPr="002B5CC5">
        <w:rPr>
          <w:rFonts w:ascii="Arial" w:hAnsi="Arial" w:cs="Arial"/>
        </w:rPr>
        <w:t xml:space="preserve">de matrícula </w:t>
      </w:r>
      <w:r w:rsidR="00E629D6" w:rsidRPr="002B5CC5">
        <w:rPr>
          <w:rFonts w:ascii="Arial" w:hAnsi="Arial" w:cs="Arial"/>
        </w:rPr>
        <w:t>N.º</w:t>
      </w:r>
      <w:r w:rsidR="00315481" w:rsidRPr="002B5CC5">
        <w:rPr>
          <w:rFonts w:ascii="Arial" w:hAnsi="Arial" w:cs="Arial"/>
        </w:rPr>
        <w:t> </w:t>
      </w:r>
      <w:r w:rsidR="00601CCB" w:rsidRPr="002B5CC5">
        <w:rPr>
          <w:rFonts w:ascii="Arial" w:hAnsi="Arial" w:cs="Arial"/>
          <w:b/>
          <w:i/>
          <w:color w:val="0000FF"/>
        </w:rPr>
        <w:fldChar w:fldCharType="begin"/>
      </w:r>
      <w:r w:rsidR="00601CCB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7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2B5CC5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2B5CC5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2B5CC5">
        <w:rPr>
          <w:rFonts w:ascii="Arial" w:hAnsi="Arial" w:cs="Arial"/>
          <w:b/>
          <w:i/>
          <w:color w:val="0000FF"/>
        </w:rPr>
        <w:instrText>Estudiantil</w:instrText>
      </w:r>
      <w:r w:rsidR="005E1B28" w:rsidRPr="002B5CC5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2B5CC5">
        <w:rPr>
          <w:rFonts w:ascii="Arial" w:hAnsi="Arial" w:cs="Arial"/>
          <w:b/>
          <w:i/>
          <w:color w:val="0000FF"/>
        </w:rPr>
        <w:instrText>C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3F3995" w:rsidRPr="002B5CC5">
        <w:rPr>
          <w:rFonts w:ascii="Arial" w:hAnsi="Arial" w:cs="Arial"/>
          <w:b/>
          <w:i/>
          <w:color w:val="0000FF"/>
        </w:rPr>
        <w:instrText>F</w:instrText>
      </w:r>
      <w:r w:rsidR="005E1B28" w:rsidRPr="002B5CC5">
        <w:rPr>
          <w:rFonts w:ascii="Arial" w:hAnsi="Arial" w:cs="Arial"/>
          <w:b/>
          <w:i/>
          <w:color w:val="0000FF"/>
        </w:rPr>
        <w:instrText>.</w:instrText>
      </w:r>
      <w:r w:rsidR="00601CCB" w:rsidRPr="002B5CC5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2B5CC5">
        <w:rPr>
          <w:rFonts w:ascii="Arial" w:hAnsi="Arial" w:cs="Arial"/>
          <w:b/>
          <w:i/>
          <w:color w:val="0000FF"/>
        </w:rPr>
        <w:fldChar w:fldCharType="separate"/>
      </w:r>
      <w:r w:rsidR="00601CCB" w:rsidRPr="002B5CC5">
        <w:rPr>
          <w:rFonts w:ascii="Arial" w:hAnsi="Arial" w:cs="Arial"/>
          <w:b/>
          <w:i/>
          <w:color w:val="0000FF"/>
        </w:rPr>
        <w:t>C</w:t>
      </w:r>
      <w:r w:rsidR="003D44F2" w:rsidRPr="002B5CC5">
        <w:rPr>
          <w:rFonts w:ascii="Arial" w:hAnsi="Arial" w:cs="Arial"/>
          <w:b/>
          <w:i/>
          <w:color w:val="0000FF"/>
        </w:rPr>
        <w:t>ódigo</w:t>
      </w:r>
      <w:r w:rsidR="00CB27C5" w:rsidRPr="002B5CC5">
        <w:rPr>
          <w:rFonts w:ascii="Arial" w:hAnsi="Arial" w:cs="Arial"/>
          <w:b/>
          <w:i/>
          <w:color w:val="0000FF"/>
        </w:rPr>
        <w:t xml:space="preserve"> </w:t>
      </w:r>
      <w:r w:rsidR="00E13175" w:rsidRPr="002B5CC5">
        <w:rPr>
          <w:rFonts w:ascii="Arial" w:hAnsi="Arial" w:cs="Arial"/>
          <w:b/>
          <w:i/>
          <w:color w:val="0000FF"/>
        </w:rPr>
        <w:t>de Matrícula</w:t>
      </w:r>
      <w:r w:rsidR="00601CCB" w:rsidRPr="002B5CC5">
        <w:rPr>
          <w:rFonts w:ascii="Arial" w:hAnsi="Arial" w:cs="Arial"/>
          <w:b/>
          <w:i/>
          <w:color w:val="0000FF"/>
        </w:rPr>
        <w:fldChar w:fldCharType="end"/>
      </w:r>
      <w:r w:rsidR="00390801" w:rsidRPr="002B5CC5">
        <w:rPr>
          <w:rFonts w:ascii="Arial" w:hAnsi="Arial" w:cs="Arial"/>
          <w:color w:val="0000FF"/>
        </w:rPr>
        <w:t>,</w:t>
      </w:r>
      <w:r w:rsidR="00F83C2E" w:rsidRPr="002B5CC5">
        <w:rPr>
          <w:rFonts w:ascii="Arial" w:hAnsi="Arial" w:cs="Arial"/>
        </w:rPr>
        <w:t xml:space="preserve"> </w:t>
      </w:r>
      <w:r w:rsidR="00AD542C" w:rsidRPr="002B5CC5">
        <w:rPr>
          <w:rFonts w:ascii="Arial" w:hAnsi="Arial" w:cs="Arial"/>
        </w:rPr>
        <w:t>estudiante</w:t>
      </w:r>
      <w:r w:rsidR="00450428" w:rsidRPr="002B5CC5">
        <w:rPr>
          <w:rFonts w:ascii="Arial" w:hAnsi="Arial" w:cs="Arial"/>
        </w:rPr>
        <w:t xml:space="preserve"> de la Facultad de </w:t>
      </w:r>
      <w:bookmarkStart w:id="3" w:name="Facultad"/>
      <w:r w:rsidR="00450428" w:rsidRPr="002B5CC5">
        <w:rPr>
          <w:rFonts w:ascii="Arial" w:hAnsi="Arial" w:cs="Arial"/>
          <w:b/>
          <w:i/>
          <w:color w:val="0000FF"/>
        </w:rPr>
        <w:fldChar w:fldCharType="begin"/>
      </w:r>
      <w:r w:rsidR="00450428" w:rsidRPr="002B5CC5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2B5CC5">
        <w:rPr>
          <w:rFonts w:ascii="Arial" w:hAnsi="Arial" w:cs="Arial"/>
          <w:b/>
          <w:i/>
          <w:color w:val="0000FF"/>
        </w:rPr>
        <w:instrText>8</w:instrText>
      </w:r>
      <w:r w:rsidR="00450428" w:rsidRPr="002B5CC5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2B5CC5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2B5CC5">
        <w:rPr>
          <w:rFonts w:ascii="Arial" w:hAnsi="Arial" w:cs="Arial"/>
          <w:b/>
          <w:i/>
          <w:color w:val="0000FF"/>
        </w:rPr>
        <w:fldChar w:fldCharType="separate"/>
      </w:r>
      <w:r w:rsidR="00450428" w:rsidRPr="002B5CC5">
        <w:rPr>
          <w:rFonts w:ascii="Arial" w:hAnsi="Arial" w:cs="Arial"/>
          <w:b/>
          <w:i/>
          <w:color w:val="0000FF"/>
        </w:rPr>
        <w:t>Facultad del candidat</w:t>
      </w:r>
      <w:r w:rsidR="003D44F2" w:rsidRPr="002B5CC5">
        <w:rPr>
          <w:rFonts w:ascii="Arial" w:hAnsi="Arial" w:cs="Arial"/>
          <w:b/>
          <w:i/>
          <w:color w:val="0000FF"/>
        </w:rPr>
        <w:t>o</w:t>
      </w:r>
      <w:r w:rsidR="00450428" w:rsidRPr="002B5CC5">
        <w:rPr>
          <w:rFonts w:ascii="Arial" w:hAnsi="Arial" w:cs="Arial"/>
          <w:b/>
          <w:i/>
          <w:color w:val="0000FF"/>
        </w:rPr>
        <w:t>(</w:t>
      </w:r>
      <w:r w:rsidR="003D44F2" w:rsidRPr="002B5CC5">
        <w:rPr>
          <w:rFonts w:ascii="Arial" w:hAnsi="Arial" w:cs="Arial"/>
          <w:b/>
          <w:i/>
          <w:color w:val="0000FF"/>
        </w:rPr>
        <w:t>a</w:t>
      </w:r>
      <w:r w:rsidR="00450428" w:rsidRPr="002B5CC5">
        <w:rPr>
          <w:rFonts w:ascii="Arial" w:hAnsi="Arial" w:cs="Arial"/>
          <w:b/>
          <w:i/>
          <w:color w:val="0000FF"/>
        </w:rPr>
        <w:t>)</w:t>
      </w:r>
      <w:r w:rsidR="00450428" w:rsidRPr="002B5CC5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2B5CC5">
        <w:rPr>
          <w:rFonts w:ascii="Arial" w:hAnsi="Arial" w:cs="Arial"/>
        </w:rPr>
        <w:t xml:space="preserve">, </w:t>
      </w:r>
      <w:r w:rsidR="00AD542C" w:rsidRPr="002B5CC5">
        <w:rPr>
          <w:rFonts w:ascii="Arial" w:hAnsi="Arial" w:cs="Arial"/>
        </w:rPr>
        <w:t xml:space="preserve">me presento </w:t>
      </w:r>
      <w:r w:rsidR="00F83C2E" w:rsidRPr="002B5CC5">
        <w:rPr>
          <w:rFonts w:ascii="Arial" w:hAnsi="Arial" w:cs="Arial"/>
        </w:rPr>
        <w:t xml:space="preserve">como </w:t>
      </w:r>
      <w:r w:rsidR="00084357" w:rsidRPr="002B5CC5">
        <w:rPr>
          <w:rFonts w:ascii="Arial" w:hAnsi="Arial" w:cs="Arial"/>
        </w:rPr>
        <w:fldChar w:fldCharType="begin"/>
      </w:r>
      <w:r w:rsidR="00084357" w:rsidRPr="002B5CC5">
        <w:rPr>
          <w:rFonts w:ascii="Arial" w:hAnsi="Arial" w:cs="Arial"/>
        </w:rPr>
        <w:instrText xml:space="preserve"> IF Sexo = "F" "candidata" "candidato" \* MERGEFORMAT </w:instrText>
      </w:r>
      <w:r w:rsidR="00084357" w:rsidRPr="002B5CC5">
        <w:rPr>
          <w:rFonts w:ascii="Arial" w:hAnsi="Arial" w:cs="Arial"/>
        </w:rPr>
        <w:fldChar w:fldCharType="separate"/>
      </w:r>
      <w:r w:rsidR="00084357" w:rsidRPr="002B5CC5">
        <w:rPr>
          <w:rFonts w:ascii="Arial" w:hAnsi="Arial" w:cs="Arial"/>
          <w:noProof/>
        </w:rPr>
        <w:t>candidato</w:t>
      </w:r>
      <w:r w:rsidR="00084357" w:rsidRPr="002B5CC5">
        <w:rPr>
          <w:rFonts w:ascii="Arial" w:hAnsi="Arial" w:cs="Arial"/>
        </w:rPr>
        <w:fldChar w:fldCharType="end"/>
      </w:r>
      <w:r w:rsidR="0099134E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>a</w:t>
      </w:r>
      <w:r w:rsidR="00E60002" w:rsidRPr="002B5CC5">
        <w:rPr>
          <w:rFonts w:ascii="Arial" w:hAnsi="Arial" w:cs="Arial"/>
        </w:rPr>
        <w:t xml:space="preserve">l </w:t>
      </w:r>
      <w:r w:rsidR="00354DA9" w:rsidRPr="002B5CC5">
        <w:rPr>
          <w:rFonts w:ascii="Arial" w:hAnsi="Arial" w:cs="Arial"/>
        </w:rPr>
        <w:t>cargo</w:t>
      </w:r>
      <w:r w:rsidR="00E60002" w:rsidRPr="002B5CC5">
        <w:rPr>
          <w:rFonts w:ascii="Arial" w:hAnsi="Arial" w:cs="Arial"/>
        </w:rPr>
        <w:t xml:space="preserve"> </w:t>
      </w:r>
      <w:r w:rsidR="00354DA9" w:rsidRPr="002B5CC5">
        <w:rPr>
          <w:rFonts w:ascii="Arial" w:hAnsi="Arial" w:cs="Arial"/>
        </w:rPr>
        <w:t xml:space="preserve">de </w:t>
      </w:r>
      <w:r w:rsidR="00530FAB" w:rsidRPr="002B5CC5">
        <w:rPr>
          <w:rFonts w:ascii="Arial" w:hAnsi="Arial" w:cs="Arial"/>
          <w:b/>
        </w:rPr>
        <w:t xml:space="preserve">Representante </w:t>
      </w:r>
      <w:r w:rsidR="008A4AC6" w:rsidRPr="002B5CC5">
        <w:rPr>
          <w:rFonts w:ascii="Arial" w:hAnsi="Arial" w:cs="Arial"/>
          <w:b/>
        </w:rPr>
        <w:t xml:space="preserve">Estudiantil </w:t>
      </w:r>
      <w:r w:rsidR="00965DC8" w:rsidRPr="002B5CC5">
        <w:rPr>
          <w:rFonts w:ascii="Arial" w:hAnsi="Arial" w:cs="Arial"/>
          <w:b/>
        </w:rPr>
        <w:t xml:space="preserve">ante </w:t>
      </w:r>
      <w:r w:rsidR="00FF095E" w:rsidRPr="002B5CC5">
        <w:rPr>
          <w:rFonts w:ascii="Arial" w:hAnsi="Arial" w:cs="Arial"/>
          <w:b/>
        </w:rPr>
        <w:t xml:space="preserve">la Asamblea </w:t>
      </w:r>
      <w:r w:rsidR="00BD791B" w:rsidRPr="002B5CC5">
        <w:rPr>
          <w:rFonts w:ascii="Arial" w:hAnsi="Arial" w:cs="Arial"/>
          <w:b/>
        </w:rPr>
        <w:t>Universitari</w:t>
      </w:r>
      <w:r w:rsidR="00FF095E" w:rsidRPr="002B5CC5">
        <w:rPr>
          <w:rFonts w:ascii="Arial" w:hAnsi="Arial" w:cs="Arial"/>
          <w:b/>
        </w:rPr>
        <w:t>a</w:t>
      </w:r>
      <w:r w:rsidR="000B07AD" w:rsidRPr="002B5CC5">
        <w:rPr>
          <w:rFonts w:ascii="Arial" w:hAnsi="Arial" w:cs="Arial"/>
          <w:b/>
        </w:rPr>
        <w:t xml:space="preserve"> </w:t>
      </w:r>
      <w:r w:rsidR="00D00754" w:rsidRPr="002B5CC5">
        <w:rPr>
          <w:rFonts w:ascii="Arial" w:hAnsi="Arial" w:cs="Arial"/>
          <w:b/>
        </w:rPr>
        <w:t xml:space="preserve">de </w:t>
      </w:r>
      <w:r w:rsidR="00E60002" w:rsidRPr="002B5CC5">
        <w:rPr>
          <w:rFonts w:ascii="Arial" w:hAnsi="Arial" w:cs="Arial"/>
          <w:b/>
        </w:rPr>
        <w:t>la Universidad Nacional Mayor de San Marcos</w:t>
      </w:r>
      <w:r w:rsidR="0099134E" w:rsidRPr="002B5CC5">
        <w:rPr>
          <w:rFonts w:ascii="Arial" w:hAnsi="Arial" w:cs="Arial"/>
          <w:b/>
        </w:rPr>
        <w:t xml:space="preserve"> </w:t>
      </w:r>
      <w:r w:rsidR="0099134E" w:rsidRPr="002B5CC5">
        <w:rPr>
          <w:rFonts w:ascii="Arial" w:hAnsi="Arial" w:cs="Arial"/>
        </w:rPr>
        <w:t xml:space="preserve">en la lista </w:t>
      </w:r>
      <w:r w:rsidR="0099134E" w:rsidRPr="002B5CC5">
        <w:rPr>
          <w:rFonts w:ascii="Arial" w:hAnsi="Arial" w:cs="Arial"/>
          <w:b/>
          <w:color w:val="0000FF"/>
        </w:rPr>
        <w:t>«</w:t>
      </w:r>
      <w:r w:rsidR="0099134E" w:rsidRPr="002B5CC5">
        <w:rPr>
          <w:rFonts w:ascii="Arial" w:hAnsi="Arial" w:cs="Arial"/>
          <w:b/>
          <w:i/>
          <w:color w:val="0000FF"/>
        </w:rPr>
        <w:fldChar w:fldCharType="begin"/>
      </w:r>
      <w:r w:rsidR="0099134E" w:rsidRPr="002B5CC5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2B5CC5">
        <w:rPr>
          <w:rFonts w:ascii="Arial" w:hAnsi="Arial" w:cs="Arial"/>
          <w:b/>
          <w:i/>
          <w:color w:val="0000FF"/>
        </w:rPr>
        <w:fldChar w:fldCharType="separate"/>
      </w:r>
      <w:r w:rsidR="0099134E" w:rsidRPr="002B5CC5">
        <w:rPr>
          <w:rFonts w:ascii="Arial" w:hAnsi="Arial" w:cs="Arial"/>
          <w:b/>
          <w:i/>
          <w:color w:val="0000FF"/>
        </w:rPr>
        <w:t>Nombre de Lista</w:t>
      </w:r>
      <w:r w:rsidR="0099134E" w:rsidRPr="002B5CC5">
        <w:rPr>
          <w:rFonts w:ascii="Arial" w:hAnsi="Arial" w:cs="Arial"/>
          <w:b/>
          <w:i/>
          <w:color w:val="0000FF"/>
        </w:rPr>
        <w:fldChar w:fldCharType="end"/>
      </w:r>
      <w:r w:rsidR="0099134E" w:rsidRPr="002B5CC5">
        <w:rPr>
          <w:rFonts w:ascii="Arial" w:hAnsi="Arial" w:cs="Arial"/>
          <w:b/>
          <w:color w:val="0000FF"/>
        </w:rPr>
        <w:t>»</w:t>
      </w:r>
      <w:r w:rsidRPr="002B5CC5">
        <w:rPr>
          <w:rFonts w:ascii="Arial" w:hAnsi="Arial" w:cs="Arial"/>
        </w:rPr>
        <w:t>,</w:t>
      </w:r>
      <w:r w:rsidR="00E60002" w:rsidRPr="002B5CC5">
        <w:rPr>
          <w:rFonts w:ascii="Arial" w:hAnsi="Arial" w:cs="Arial"/>
        </w:rPr>
        <w:t xml:space="preserve"> </w:t>
      </w:r>
      <w:r w:rsidR="0099134E" w:rsidRPr="002B5CC5">
        <w:rPr>
          <w:rFonts w:ascii="Arial" w:hAnsi="Arial" w:cs="Arial"/>
        </w:rPr>
        <w:t xml:space="preserve">cumpliendo con los requisitos, </w:t>
      </w:r>
      <w:r w:rsidR="001B2223" w:rsidRPr="002B5CC5">
        <w:rPr>
          <w:rFonts w:ascii="Arial" w:hAnsi="Arial" w:cs="Arial"/>
        </w:rPr>
        <w:t xml:space="preserve">declaro </w:t>
      </w:r>
      <w:r w:rsidR="006D6779" w:rsidRPr="002B5CC5">
        <w:rPr>
          <w:rFonts w:ascii="Arial" w:hAnsi="Arial" w:cs="Arial"/>
          <w:b/>
        </w:rPr>
        <w:t>BAJO JURAMENTO:</w:t>
      </w:r>
    </w:p>
    <w:bookmarkEnd w:id="1"/>
    <w:p w14:paraId="5089AE3B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4CEDECBE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5EA010A9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3DAC02DB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0AF64EC6" w14:textId="77777777" w:rsidR="00A17523" w:rsidRDefault="00A17523" w:rsidP="00A17523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2B5CC5" w:rsidRDefault="00A127B1" w:rsidP="000513E1">
      <w:pPr>
        <w:spacing w:line="360" w:lineRule="auto"/>
        <w:jc w:val="both"/>
        <w:rPr>
          <w:rFonts w:ascii="Arial" w:hAnsi="Arial" w:cs="Arial"/>
        </w:rPr>
      </w:pPr>
      <w:r w:rsidRPr="002B5CC5">
        <w:rPr>
          <w:rFonts w:ascii="Arial" w:hAnsi="Arial" w:cs="Arial"/>
        </w:rPr>
        <w:t>Asimismo, d</w:t>
      </w:r>
      <w:r w:rsidR="001B6F4E" w:rsidRPr="002B5CC5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36E4B59B" w14:textId="35EF1590" w:rsidR="002364C0" w:rsidRPr="002B5CC5" w:rsidRDefault="00101354" w:rsidP="00794A29">
      <w:pPr>
        <w:tabs>
          <w:tab w:val="left" w:pos="708"/>
          <w:tab w:val="left" w:pos="1416"/>
          <w:tab w:val="left" w:pos="7296"/>
        </w:tabs>
        <w:rPr>
          <w:rFonts w:ascii="Arial" w:hAnsi="Arial" w:cs="Arial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5C4D0B74">
                <wp:simplePos x="0" y="0"/>
                <wp:positionH relativeFrom="column">
                  <wp:posOffset>4244340</wp:posOffset>
                </wp:positionH>
                <wp:positionV relativeFrom="paragraph">
                  <wp:posOffset>12700</wp:posOffset>
                </wp:positionV>
                <wp:extent cx="971550" cy="1704975"/>
                <wp:effectExtent l="0" t="0" r="0" b="9525"/>
                <wp:wrapTight wrapText="bothSides">
                  <wp:wrapPolygon edited="0">
                    <wp:start x="424" y="0"/>
                    <wp:lineTo x="0" y="483"/>
                    <wp:lineTo x="0" y="14480"/>
                    <wp:lineTo x="2965" y="15446"/>
                    <wp:lineTo x="847" y="15687"/>
                    <wp:lineTo x="0" y="15928"/>
                    <wp:lineTo x="0" y="21479"/>
                    <wp:lineTo x="21176" y="21479"/>
                    <wp:lineTo x="21176" y="15928"/>
                    <wp:lineTo x="20329" y="15687"/>
                    <wp:lineTo x="18212" y="15446"/>
                    <wp:lineTo x="21176" y="14480"/>
                    <wp:lineTo x="20753" y="483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704975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079E2F1F" w:rsidR="00F649F3" w:rsidRPr="00E60002" w:rsidRDefault="00B271C6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HUELLA</w:t>
                              </w:r>
                              <w:r w:rsidR="0064445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DACTILAR</w:t>
                              </w:r>
                              <w:r w:rsidR="0064445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br/>
                                <w:t>(Í</w:t>
                              </w:r>
                              <w:r w:rsidR="00F649F3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ndice</w:t>
                              </w:r>
                              <w:r w:rsidR="001F0EE7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 </w:t>
                              </w:r>
                              <w:r w:rsidR="00E629D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CBD05" id="Grupo 1" o:spid="_x0000_s1028" style="position:absolute;margin-left:334.2pt;margin-top:1pt;width:76.5pt;height:134.25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079E2F1F" w:rsidR="00F649F3" w:rsidRPr="00E60002" w:rsidRDefault="00B271C6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HUELLA</w:t>
                        </w:r>
                        <w:r w:rsidR="00644451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DACTILAR</w:t>
                        </w:r>
                        <w:r w:rsidR="00644451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br/>
                          <w:t>(Í</w:t>
                        </w:r>
                        <w:r w:rsidR="00F649F3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ndice</w:t>
                        </w:r>
                        <w:r w:rsidR="001F0EE7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 </w:t>
                        </w:r>
                        <w:r w:rsidR="00E629D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E60002" w:rsidRPr="002B5CC5">
        <w:rPr>
          <w:rFonts w:ascii="Arial" w:hAnsi="Arial" w:cs="Arial"/>
        </w:rPr>
        <w:t xml:space="preserve">Atentamente, </w:t>
      </w:r>
      <w:r w:rsidR="00794A29" w:rsidRPr="002B5CC5">
        <w:rPr>
          <w:rFonts w:ascii="Arial" w:hAnsi="Arial" w:cs="Arial"/>
        </w:rPr>
        <w:tab/>
      </w:r>
    </w:p>
    <w:p w14:paraId="7F17BA2B" w14:textId="77777777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4C4E1309" w14:textId="70E82D8E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1628831F" w:rsidR="009312B0" w:rsidRDefault="004B507C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6DC62878">
                <wp:simplePos x="0" y="0"/>
                <wp:positionH relativeFrom="column">
                  <wp:posOffset>320040</wp:posOffset>
                </wp:positionH>
                <wp:positionV relativeFrom="paragraph">
                  <wp:posOffset>7620</wp:posOffset>
                </wp:positionV>
                <wp:extent cx="3105150" cy="790575"/>
                <wp:effectExtent l="0" t="0" r="0" b="9525"/>
                <wp:wrapThrough wrapText="bothSides">
                  <wp:wrapPolygon edited="0">
                    <wp:start x="530" y="0"/>
                    <wp:lineTo x="133" y="4684"/>
                    <wp:lineTo x="0" y="21340"/>
                    <wp:lineTo x="21467" y="21340"/>
                    <wp:lineTo x="21335" y="4684"/>
                    <wp:lineTo x="20540" y="0"/>
                    <wp:lineTo x="530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790575"/>
                          <a:chOff x="-219074" y="47300"/>
                          <a:chExt cx="2247900" cy="857987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219074" y="198462"/>
                            <a:ext cx="2247900" cy="70682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4EA53FE" w14:textId="1204FA66" w:rsidR="00810073" w:rsidRPr="000513E1" w:rsidRDefault="0081007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0513E1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Pr="000513E1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Pr="000513E1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142874" y="47300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F86AD" id="10 Grupo" o:spid="_x0000_s1031" style="position:absolute;margin-left:25.2pt;margin-top:.6pt;width:244.5pt;height:62.25pt;z-index:251665408;mso-width-relative:margin;mso-height-relative:margin" coordorigin="-2190,473" coordsize="22479,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">
                <v:roundrect id="Rectángulo redondeado 12" o:spid="_x0000_s1032" style="position:absolute;left:-2190;top:1984;width:22478;height:706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54EA53FE" w14:textId="1204FA66" w:rsidR="00810073" w:rsidRPr="000513E1" w:rsidRDefault="0081007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0513E1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Pr="000513E1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Pr="000513E1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Pr="000513E1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1428,473" to="18764,4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176101CE" w14:textId="77777777" w:rsidR="00633ED2" w:rsidRDefault="00633ED2" w:rsidP="00F649F3">
      <w:pPr>
        <w:rPr>
          <w:rFonts w:ascii="Utsaah" w:hAnsi="Utsaah" w:cs="Utsaah"/>
        </w:rPr>
      </w:pPr>
    </w:p>
    <w:sectPr w:rsidR="00633ED2" w:rsidSect="00471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C29E9" w14:textId="77777777" w:rsidR="001B1C28" w:rsidRDefault="001B1C28" w:rsidP="005D3A40">
      <w:pPr>
        <w:spacing w:after="0" w:line="240" w:lineRule="auto"/>
      </w:pPr>
      <w:r>
        <w:separator/>
      </w:r>
    </w:p>
  </w:endnote>
  <w:endnote w:type="continuationSeparator" w:id="0">
    <w:p w14:paraId="420B3FD2" w14:textId="77777777" w:rsidR="001B1C28" w:rsidRDefault="001B1C2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4C7E" w14:textId="77777777" w:rsidR="004E602C" w:rsidRDefault="004E602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11DBCF3A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0D2B166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38A98FAE" w:rsidR="00882E34" w:rsidRPr="00603D3E" w:rsidRDefault="00CA1DF5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BD2AA1" wp14:editId="25C18C17">
              <wp:simplePos x="0" y="0"/>
              <wp:positionH relativeFrom="margin">
                <wp:align>center</wp:align>
              </wp:positionH>
              <wp:positionV relativeFrom="paragraph">
                <wp:posOffset>-161534</wp:posOffset>
              </wp:positionV>
              <wp:extent cx="5759450" cy="0"/>
              <wp:effectExtent l="0" t="0" r="3175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A23143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2.7pt" to="453.5pt,-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" strokecolor="#7f7f7f [1612]" strokeweight=".5pt">
              <v:stroke joinstyle="miter"/>
              <w10:wrap anchorx="margin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C547" w14:textId="77777777" w:rsidR="004E602C" w:rsidRDefault="004E60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AD51A" w14:textId="77777777" w:rsidR="001B1C28" w:rsidRDefault="001B1C28" w:rsidP="005D3A40">
      <w:pPr>
        <w:spacing w:after="0" w:line="240" w:lineRule="auto"/>
      </w:pPr>
      <w:r>
        <w:separator/>
      </w:r>
    </w:p>
  </w:footnote>
  <w:footnote w:type="continuationSeparator" w:id="0">
    <w:p w14:paraId="7C4174DE" w14:textId="77777777" w:rsidR="001B1C28" w:rsidRDefault="001B1C28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C9AC" w14:textId="77777777" w:rsidR="004E602C" w:rsidRDefault="004E602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B129" w14:textId="77777777" w:rsidR="004E602C" w:rsidRDefault="004E60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FDF1" w14:textId="77777777" w:rsidR="004E602C" w:rsidRDefault="004E60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842644">
    <w:abstractNumId w:val="4"/>
  </w:num>
  <w:num w:numId="2" w16cid:durableId="1001548597">
    <w:abstractNumId w:val="7"/>
  </w:num>
  <w:num w:numId="3" w16cid:durableId="1608386722">
    <w:abstractNumId w:val="5"/>
  </w:num>
  <w:num w:numId="4" w16cid:durableId="561675949">
    <w:abstractNumId w:val="2"/>
  </w:num>
  <w:num w:numId="5" w16cid:durableId="200286444">
    <w:abstractNumId w:val="6"/>
  </w:num>
  <w:num w:numId="6" w16cid:durableId="39018810">
    <w:abstractNumId w:val="1"/>
  </w:num>
  <w:num w:numId="7" w16cid:durableId="1086422525">
    <w:abstractNumId w:val="8"/>
  </w:num>
  <w:num w:numId="8" w16cid:durableId="299848737">
    <w:abstractNumId w:val="3"/>
  </w:num>
  <w:num w:numId="9" w16cid:durableId="177425749">
    <w:abstractNumId w:val="0"/>
  </w:num>
  <w:num w:numId="10" w16cid:durableId="1834101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22A0"/>
    <w:rsid w:val="000216F4"/>
    <w:rsid w:val="000235C3"/>
    <w:rsid w:val="00025E3B"/>
    <w:rsid w:val="000304EF"/>
    <w:rsid w:val="00034926"/>
    <w:rsid w:val="000513E1"/>
    <w:rsid w:val="000567E2"/>
    <w:rsid w:val="00067AD1"/>
    <w:rsid w:val="000764D4"/>
    <w:rsid w:val="00084357"/>
    <w:rsid w:val="00086BE1"/>
    <w:rsid w:val="0009265F"/>
    <w:rsid w:val="000B07AD"/>
    <w:rsid w:val="000B2AB2"/>
    <w:rsid w:val="000C5A09"/>
    <w:rsid w:val="000E540F"/>
    <w:rsid w:val="000F01CA"/>
    <w:rsid w:val="00101354"/>
    <w:rsid w:val="00140FA2"/>
    <w:rsid w:val="00153FC0"/>
    <w:rsid w:val="00197599"/>
    <w:rsid w:val="001A2629"/>
    <w:rsid w:val="001B1C28"/>
    <w:rsid w:val="001B2223"/>
    <w:rsid w:val="001B607D"/>
    <w:rsid w:val="001B6F4E"/>
    <w:rsid w:val="001C1DF5"/>
    <w:rsid w:val="001C4A1B"/>
    <w:rsid w:val="001C753C"/>
    <w:rsid w:val="001F09BB"/>
    <w:rsid w:val="001F0EE7"/>
    <w:rsid w:val="00201B58"/>
    <w:rsid w:val="00202967"/>
    <w:rsid w:val="00210E3C"/>
    <w:rsid w:val="00223DAC"/>
    <w:rsid w:val="002316F7"/>
    <w:rsid w:val="002364C0"/>
    <w:rsid w:val="00245C14"/>
    <w:rsid w:val="002628D6"/>
    <w:rsid w:val="00271F82"/>
    <w:rsid w:val="00273F56"/>
    <w:rsid w:val="002854FA"/>
    <w:rsid w:val="00293984"/>
    <w:rsid w:val="00296642"/>
    <w:rsid w:val="002B5CC5"/>
    <w:rsid w:val="002C07AB"/>
    <w:rsid w:val="002C6C84"/>
    <w:rsid w:val="002C74A2"/>
    <w:rsid w:val="002D2B23"/>
    <w:rsid w:val="002D7E27"/>
    <w:rsid w:val="002F5DF8"/>
    <w:rsid w:val="00315481"/>
    <w:rsid w:val="00333B52"/>
    <w:rsid w:val="00346914"/>
    <w:rsid w:val="00350699"/>
    <w:rsid w:val="00350AA0"/>
    <w:rsid w:val="00351678"/>
    <w:rsid w:val="00351787"/>
    <w:rsid w:val="00354DA9"/>
    <w:rsid w:val="00376C19"/>
    <w:rsid w:val="003820C9"/>
    <w:rsid w:val="00390801"/>
    <w:rsid w:val="0039227C"/>
    <w:rsid w:val="003A0B06"/>
    <w:rsid w:val="003A7D2E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A6199"/>
    <w:rsid w:val="004B507C"/>
    <w:rsid w:val="004C14B8"/>
    <w:rsid w:val="004C3504"/>
    <w:rsid w:val="004E602C"/>
    <w:rsid w:val="004F2EBB"/>
    <w:rsid w:val="0050200B"/>
    <w:rsid w:val="005046C6"/>
    <w:rsid w:val="0052500E"/>
    <w:rsid w:val="00525E85"/>
    <w:rsid w:val="00530FAB"/>
    <w:rsid w:val="0055624B"/>
    <w:rsid w:val="00563B57"/>
    <w:rsid w:val="00571EB0"/>
    <w:rsid w:val="005832D4"/>
    <w:rsid w:val="00585DC0"/>
    <w:rsid w:val="005869D9"/>
    <w:rsid w:val="0059708D"/>
    <w:rsid w:val="005A23D2"/>
    <w:rsid w:val="005A6919"/>
    <w:rsid w:val="005B4195"/>
    <w:rsid w:val="005C4055"/>
    <w:rsid w:val="005C7F64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3ED2"/>
    <w:rsid w:val="00636E21"/>
    <w:rsid w:val="00642F02"/>
    <w:rsid w:val="00644451"/>
    <w:rsid w:val="00656324"/>
    <w:rsid w:val="006768CE"/>
    <w:rsid w:val="00685E24"/>
    <w:rsid w:val="00697BCF"/>
    <w:rsid w:val="006A1B6B"/>
    <w:rsid w:val="006A501F"/>
    <w:rsid w:val="006A6617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86DA7"/>
    <w:rsid w:val="00892F50"/>
    <w:rsid w:val="008A4AC6"/>
    <w:rsid w:val="008D0737"/>
    <w:rsid w:val="008E179F"/>
    <w:rsid w:val="008E43F1"/>
    <w:rsid w:val="008E68B4"/>
    <w:rsid w:val="008F0B08"/>
    <w:rsid w:val="008F24C3"/>
    <w:rsid w:val="00903A67"/>
    <w:rsid w:val="00907106"/>
    <w:rsid w:val="00910903"/>
    <w:rsid w:val="00912984"/>
    <w:rsid w:val="00912BE5"/>
    <w:rsid w:val="00925464"/>
    <w:rsid w:val="00926F46"/>
    <w:rsid w:val="009312B0"/>
    <w:rsid w:val="00931363"/>
    <w:rsid w:val="00952104"/>
    <w:rsid w:val="00963588"/>
    <w:rsid w:val="00965DC8"/>
    <w:rsid w:val="009850E3"/>
    <w:rsid w:val="00990E41"/>
    <w:rsid w:val="0099134E"/>
    <w:rsid w:val="009A0B7C"/>
    <w:rsid w:val="009B7251"/>
    <w:rsid w:val="009C3675"/>
    <w:rsid w:val="009E30B2"/>
    <w:rsid w:val="00A00454"/>
    <w:rsid w:val="00A11A31"/>
    <w:rsid w:val="00A127B1"/>
    <w:rsid w:val="00A17523"/>
    <w:rsid w:val="00A268C3"/>
    <w:rsid w:val="00A35768"/>
    <w:rsid w:val="00A4152E"/>
    <w:rsid w:val="00A45B82"/>
    <w:rsid w:val="00A46AC1"/>
    <w:rsid w:val="00A5028E"/>
    <w:rsid w:val="00A55715"/>
    <w:rsid w:val="00A91ECA"/>
    <w:rsid w:val="00A97FCC"/>
    <w:rsid w:val="00AA4EDD"/>
    <w:rsid w:val="00AA53C7"/>
    <w:rsid w:val="00AB6569"/>
    <w:rsid w:val="00AD542C"/>
    <w:rsid w:val="00AD6DA6"/>
    <w:rsid w:val="00AE201C"/>
    <w:rsid w:val="00AE328B"/>
    <w:rsid w:val="00B271C6"/>
    <w:rsid w:val="00B325A1"/>
    <w:rsid w:val="00B35E3C"/>
    <w:rsid w:val="00B478AA"/>
    <w:rsid w:val="00B83441"/>
    <w:rsid w:val="00B845E2"/>
    <w:rsid w:val="00B959A9"/>
    <w:rsid w:val="00BB3C86"/>
    <w:rsid w:val="00BD52A8"/>
    <w:rsid w:val="00BD791B"/>
    <w:rsid w:val="00BE1232"/>
    <w:rsid w:val="00BF2CE5"/>
    <w:rsid w:val="00C245A6"/>
    <w:rsid w:val="00C36D2E"/>
    <w:rsid w:val="00C47443"/>
    <w:rsid w:val="00C63E8E"/>
    <w:rsid w:val="00C65B51"/>
    <w:rsid w:val="00C6715C"/>
    <w:rsid w:val="00C809BA"/>
    <w:rsid w:val="00C80C24"/>
    <w:rsid w:val="00C93BC3"/>
    <w:rsid w:val="00CA1782"/>
    <w:rsid w:val="00CA1DF5"/>
    <w:rsid w:val="00CA3E8D"/>
    <w:rsid w:val="00CB27C5"/>
    <w:rsid w:val="00D00754"/>
    <w:rsid w:val="00D06AEA"/>
    <w:rsid w:val="00D07F53"/>
    <w:rsid w:val="00D153DC"/>
    <w:rsid w:val="00D15B4D"/>
    <w:rsid w:val="00D1632C"/>
    <w:rsid w:val="00D23735"/>
    <w:rsid w:val="00D75925"/>
    <w:rsid w:val="00D942DB"/>
    <w:rsid w:val="00D96AA1"/>
    <w:rsid w:val="00DB01C0"/>
    <w:rsid w:val="00DB76B8"/>
    <w:rsid w:val="00DD2754"/>
    <w:rsid w:val="00DF18B6"/>
    <w:rsid w:val="00E00120"/>
    <w:rsid w:val="00E0148D"/>
    <w:rsid w:val="00E13175"/>
    <w:rsid w:val="00E14910"/>
    <w:rsid w:val="00E2076A"/>
    <w:rsid w:val="00E34504"/>
    <w:rsid w:val="00E500A6"/>
    <w:rsid w:val="00E53E09"/>
    <w:rsid w:val="00E60002"/>
    <w:rsid w:val="00E629D6"/>
    <w:rsid w:val="00E63BD4"/>
    <w:rsid w:val="00E71C17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15102"/>
    <w:rsid w:val="00F453F1"/>
    <w:rsid w:val="00F56D63"/>
    <w:rsid w:val="00F62549"/>
    <w:rsid w:val="00F649F3"/>
    <w:rsid w:val="00F83C2E"/>
    <w:rsid w:val="00F9560D"/>
    <w:rsid w:val="00FA1275"/>
    <w:rsid w:val="00FA7B17"/>
    <w:rsid w:val="00FC195D"/>
    <w:rsid w:val="00FD0394"/>
    <w:rsid w:val="00FD10A0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2BB27-AC15-4DC4-8674-E32F6341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12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20</cp:revision>
  <cp:lastPrinted>2016-06-14T01:08:00Z</cp:lastPrinted>
  <dcterms:created xsi:type="dcterms:W3CDTF">2022-06-14T15:45:00Z</dcterms:created>
  <dcterms:modified xsi:type="dcterms:W3CDTF">2025-03-05T20:07:00Z</dcterms:modified>
</cp:coreProperties>
</file>